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05B" w:rsidRDefault="006F305B" w:rsidP="00AC398E">
      <w:pPr>
        <w:spacing w:line="360" w:lineRule="auto"/>
        <w:rPr>
          <w:rFonts w:ascii="宋体"/>
          <w:sz w:val="24"/>
          <w:szCs w:val="24"/>
        </w:rPr>
      </w:pPr>
    </w:p>
    <w:p w:rsidR="006F305B" w:rsidRPr="00862D2F" w:rsidRDefault="006F305B" w:rsidP="00E85B04">
      <w:pPr>
        <w:jc w:val="center"/>
        <w:rPr>
          <w:rFonts w:ascii="宋体"/>
          <w:b/>
          <w:bCs/>
          <w:color w:val="000000"/>
          <w:sz w:val="32"/>
          <w:szCs w:val="32"/>
        </w:rPr>
      </w:pPr>
      <w:r w:rsidRPr="00862D2F">
        <w:rPr>
          <w:rFonts w:ascii="宋体" w:hAnsi="宋体" w:cs="宋体"/>
          <w:b/>
          <w:bCs/>
          <w:color w:val="000000"/>
          <w:sz w:val="32"/>
          <w:szCs w:val="32"/>
        </w:rPr>
        <w:t>201</w:t>
      </w:r>
      <w:r>
        <w:rPr>
          <w:rFonts w:ascii="宋体" w:hAnsi="宋体" w:cs="宋体"/>
          <w:b/>
          <w:bCs/>
          <w:color w:val="000000"/>
          <w:sz w:val="32"/>
          <w:szCs w:val="32"/>
        </w:rPr>
        <w:t>6</w:t>
      </w:r>
      <w:r w:rsidRPr="00862D2F">
        <w:rPr>
          <w:rFonts w:ascii="宋体" w:hAnsi="宋体" w:cs="宋体" w:hint="eastAsia"/>
          <w:b/>
          <w:bCs/>
          <w:color w:val="000000"/>
          <w:sz w:val="32"/>
          <w:szCs w:val="32"/>
        </w:rPr>
        <w:t>年浙江特殊教育职业学院</w:t>
      </w:r>
    </w:p>
    <w:p w:rsidR="006F305B" w:rsidRPr="00862D2F" w:rsidRDefault="006F305B" w:rsidP="00E85B04">
      <w:pPr>
        <w:jc w:val="center"/>
        <w:outlineLvl w:val="0"/>
        <w:rPr>
          <w:rFonts w:ascii="宋体"/>
          <w:color w:val="000000"/>
          <w:sz w:val="32"/>
          <w:szCs w:val="32"/>
        </w:rPr>
      </w:pPr>
      <w:r w:rsidRPr="00862D2F">
        <w:rPr>
          <w:rFonts w:ascii="宋体" w:hAnsi="宋体" w:cs="宋体" w:hint="eastAsia"/>
          <w:b/>
          <w:bCs/>
          <w:color w:val="000000"/>
          <w:sz w:val="32"/>
          <w:szCs w:val="32"/>
        </w:rPr>
        <w:t>单考单招考试《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素描</w:t>
      </w:r>
      <w:r w:rsidRPr="00862D2F">
        <w:rPr>
          <w:rFonts w:ascii="宋体" w:hAnsi="宋体" w:cs="宋体" w:hint="eastAsia"/>
          <w:b/>
          <w:bCs/>
          <w:color w:val="000000"/>
          <w:sz w:val="32"/>
          <w:szCs w:val="32"/>
        </w:rPr>
        <w:t>》试卷</w:t>
      </w:r>
      <w:r>
        <w:rPr>
          <w:rFonts w:ascii="宋体" w:hAnsi="宋体" w:cs="宋体"/>
          <w:b/>
          <w:bCs/>
          <w:color w:val="000000"/>
          <w:sz w:val="32"/>
          <w:szCs w:val="32"/>
        </w:rPr>
        <w:t>(B</w:t>
      </w:r>
      <w:r>
        <w:rPr>
          <w:rFonts w:ascii="宋体" w:hAnsi="宋体" w:cs="宋体" w:hint="eastAsia"/>
          <w:b/>
          <w:bCs/>
          <w:color w:val="000000"/>
          <w:sz w:val="32"/>
          <w:szCs w:val="32"/>
        </w:rPr>
        <w:t>卷</w:t>
      </w:r>
      <w:r>
        <w:rPr>
          <w:rFonts w:ascii="宋体" w:hAnsi="宋体" w:cs="宋体"/>
          <w:b/>
          <w:bCs/>
          <w:color w:val="000000"/>
          <w:sz w:val="32"/>
          <w:szCs w:val="32"/>
        </w:rPr>
        <w:t>)</w:t>
      </w:r>
    </w:p>
    <w:p w:rsidR="006F305B" w:rsidRPr="00AC398E" w:rsidRDefault="006F305B" w:rsidP="00E85B04">
      <w:pPr>
        <w:spacing w:line="360" w:lineRule="auto"/>
        <w:rPr>
          <w:rFonts w:ascii="宋体"/>
          <w:b/>
          <w:bCs/>
          <w:sz w:val="28"/>
          <w:szCs w:val="28"/>
        </w:rPr>
      </w:pPr>
      <w:r w:rsidRPr="00AC398E">
        <w:rPr>
          <w:rFonts w:ascii="宋体" w:hAnsi="宋体" w:cs="宋体" w:hint="eastAsia"/>
          <w:b/>
          <w:bCs/>
          <w:sz w:val="28"/>
          <w:szCs w:val="28"/>
        </w:rPr>
        <w:t>一、考试内容</w:t>
      </w:r>
    </w:p>
    <w:p w:rsidR="006F305B" w:rsidRPr="00AC398E" w:rsidRDefault="006F305B" w:rsidP="00E85B04">
      <w:pPr>
        <w:spacing w:line="360" w:lineRule="auto"/>
        <w:ind w:firstLineChars="150" w:firstLine="3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石膏头像写生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</w:rPr>
        <w:t>伏尔泰（</w:t>
      </w:r>
      <w:r w:rsidRPr="00AC398E">
        <w:rPr>
          <w:rFonts w:ascii="宋体" w:hAnsi="宋体" w:cs="宋体" w:hint="eastAsia"/>
          <w:sz w:val="24"/>
          <w:szCs w:val="24"/>
        </w:rPr>
        <w:t>自行组织构图，用铅笔或炭笔完成一幅素描画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6F305B" w:rsidRPr="00AC398E" w:rsidRDefault="006F305B" w:rsidP="00E85B04">
      <w:pPr>
        <w:spacing w:line="360" w:lineRule="auto"/>
        <w:rPr>
          <w:rFonts w:ascii="宋体"/>
          <w:b/>
          <w:bCs/>
          <w:sz w:val="28"/>
          <w:szCs w:val="28"/>
        </w:rPr>
      </w:pPr>
      <w:r w:rsidRPr="00AC398E">
        <w:rPr>
          <w:rFonts w:ascii="宋体" w:hAnsi="宋体" w:cs="宋体" w:hint="eastAsia"/>
          <w:b/>
          <w:bCs/>
          <w:sz w:val="28"/>
          <w:szCs w:val="28"/>
        </w:rPr>
        <w:t>二、考试要求</w:t>
      </w:r>
    </w:p>
    <w:p w:rsidR="006F305B" w:rsidRPr="00AC398E" w:rsidRDefault="006F305B" w:rsidP="00E85B04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1</w:t>
      </w:r>
      <w:r w:rsidRPr="00AC398E">
        <w:rPr>
          <w:rFonts w:ascii="宋体" w:hAnsi="宋体" w:cs="宋体" w:hint="eastAsia"/>
          <w:sz w:val="24"/>
          <w:szCs w:val="24"/>
        </w:rPr>
        <w:t>、考生必须使用考场提供的答卷（四开素描纸）；</w:t>
      </w:r>
    </w:p>
    <w:p w:rsidR="006F305B" w:rsidRPr="00AC398E" w:rsidRDefault="006F305B" w:rsidP="00E85B04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2</w:t>
      </w:r>
      <w:r w:rsidRPr="00AC398E">
        <w:rPr>
          <w:rFonts w:ascii="宋体" w:hAnsi="宋体" w:cs="宋体" w:hint="eastAsia"/>
          <w:sz w:val="24"/>
          <w:szCs w:val="24"/>
        </w:rPr>
        <w:t>、考生只能使用铅笔或炭笔作为表现用具，表现方法不限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6F305B" w:rsidRPr="00AC398E" w:rsidRDefault="006F305B" w:rsidP="00E85B04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3</w:t>
      </w:r>
      <w:r w:rsidRPr="00AC398E">
        <w:rPr>
          <w:rFonts w:ascii="宋体" w:hAnsi="宋体" w:cs="宋体" w:hint="eastAsia"/>
          <w:sz w:val="24"/>
          <w:szCs w:val="24"/>
        </w:rPr>
        <w:t>、考场提供木质画板和画架，考生也可自备画板或画夹；</w:t>
      </w:r>
    </w:p>
    <w:p w:rsidR="006F305B" w:rsidRPr="00AC398E" w:rsidRDefault="006F305B" w:rsidP="00E85B04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4</w:t>
      </w:r>
      <w:r w:rsidRPr="00AC398E">
        <w:rPr>
          <w:rFonts w:ascii="宋体" w:hAnsi="宋体" w:cs="宋体" w:hint="eastAsia"/>
          <w:sz w:val="24"/>
          <w:szCs w:val="24"/>
        </w:rPr>
        <w:t>、考生自备绘画工具；</w:t>
      </w:r>
    </w:p>
    <w:p w:rsidR="006F305B" w:rsidRPr="00AC398E" w:rsidRDefault="006F305B" w:rsidP="00E85B04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5</w:t>
      </w:r>
      <w:r w:rsidRPr="00AC398E">
        <w:rPr>
          <w:rFonts w:ascii="宋体" w:hAnsi="宋体" w:cs="宋体" w:hint="eastAsia"/>
          <w:sz w:val="24"/>
          <w:szCs w:val="24"/>
        </w:rPr>
        <w:t>、试卷完成后不允许在画面上喷洒任何固定液体；</w:t>
      </w:r>
    </w:p>
    <w:p w:rsidR="006F305B" w:rsidRPr="00AC398E" w:rsidRDefault="006F305B" w:rsidP="00E85B04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6</w:t>
      </w:r>
      <w:r w:rsidRPr="00AC398E">
        <w:rPr>
          <w:rFonts w:ascii="宋体" w:hAnsi="宋体" w:cs="宋体" w:hint="eastAsia"/>
          <w:sz w:val="24"/>
          <w:szCs w:val="24"/>
        </w:rPr>
        <w:t>、姓名和准考证号用黑色水笔写在统一指定地方。</w:t>
      </w:r>
    </w:p>
    <w:p w:rsidR="006F305B" w:rsidRPr="00AC398E" w:rsidRDefault="006F305B" w:rsidP="00E85B04">
      <w:pPr>
        <w:spacing w:line="360" w:lineRule="auto"/>
        <w:rPr>
          <w:rFonts w:ascii="宋体"/>
          <w:b/>
          <w:bCs/>
          <w:sz w:val="28"/>
          <w:szCs w:val="28"/>
        </w:rPr>
      </w:pPr>
      <w:r w:rsidRPr="00AC398E">
        <w:rPr>
          <w:rFonts w:ascii="宋体" w:hAnsi="宋体" w:cs="宋体" w:hint="eastAsia"/>
          <w:b/>
          <w:bCs/>
          <w:sz w:val="28"/>
          <w:szCs w:val="28"/>
        </w:rPr>
        <w:t>三、考试时间</w:t>
      </w:r>
    </w:p>
    <w:p w:rsidR="006F305B" w:rsidRPr="00AC398E" w:rsidRDefault="006F305B" w:rsidP="00E85B04">
      <w:pPr>
        <w:spacing w:line="360" w:lineRule="auto"/>
        <w:ind w:firstLineChars="150" w:firstLine="360"/>
        <w:rPr>
          <w:rFonts w:ascii="宋体"/>
          <w:sz w:val="24"/>
          <w:szCs w:val="24"/>
        </w:rPr>
      </w:pPr>
      <w:r w:rsidRPr="00AC398E">
        <w:rPr>
          <w:rFonts w:ascii="宋体" w:hAnsi="宋体" w:cs="宋体" w:hint="eastAsia"/>
          <w:sz w:val="24"/>
          <w:szCs w:val="24"/>
        </w:rPr>
        <w:t>考试时间为</w:t>
      </w:r>
      <w:r w:rsidRPr="00AC398E">
        <w:rPr>
          <w:rFonts w:ascii="宋体" w:hAnsi="宋体" w:cs="宋体"/>
          <w:sz w:val="24"/>
          <w:szCs w:val="24"/>
        </w:rPr>
        <w:t>150</w:t>
      </w:r>
      <w:r w:rsidRPr="00AC398E">
        <w:rPr>
          <w:rFonts w:ascii="宋体" w:hAnsi="宋体" w:cs="宋体" w:hint="eastAsia"/>
          <w:sz w:val="24"/>
          <w:szCs w:val="24"/>
        </w:rPr>
        <w:t>分钟。</w:t>
      </w:r>
    </w:p>
    <w:p w:rsidR="006F305B" w:rsidRPr="00AC398E" w:rsidRDefault="006F305B" w:rsidP="00E85B04">
      <w:pPr>
        <w:spacing w:line="360" w:lineRule="auto"/>
        <w:rPr>
          <w:rFonts w:ascii="宋体"/>
          <w:b/>
          <w:bCs/>
          <w:sz w:val="28"/>
          <w:szCs w:val="28"/>
        </w:rPr>
      </w:pPr>
      <w:r w:rsidRPr="00AC398E">
        <w:rPr>
          <w:rFonts w:ascii="宋体" w:hAnsi="宋体" w:cs="宋体" w:hint="eastAsia"/>
          <w:b/>
          <w:bCs/>
          <w:sz w:val="28"/>
          <w:szCs w:val="28"/>
        </w:rPr>
        <w:t>四、</w:t>
      </w:r>
      <w:r>
        <w:rPr>
          <w:rFonts w:ascii="宋体" w:hAnsi="宋体" w:cs="宋体" w:hint="eastAsia"/>
          <w:b/>
          <w:bCs/>
          <w:sz w:val="28"/>
          <w:szCs w:val="28"/>
        </w:rPr>
        <w:t>成绩</w:t>
      </w:r>
      <w:r w:rsidRPr="00AC398E">
        <w:rPr>
          <w:rFonts w:ascii="宋体" w:hAnsi="宋体" w:cs="宋体" w:hint="eastAsia"/>
          <w:b/>
          <w:bCs/>
          <w:sz w:val="28"/>
          <w:szCs w:val="28"/>
        </w:rPr>
        <w:t>评定与标准</w:t>
      </w:r>
    </w:p>
    <w:p w:rsidR="006F305B" w:rsidRPr="00AC398E" w:rsidRDefault="006F305B" w:rsidP="00E85B04">
      <w:pPr>
        <w:spacing w:line="360" w:lineRule="auto"/>
        <w:ind w:firstLineChars="150" w:firstLine="36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成绩</w:t>
      </w:r>
      <w:r w:rsidRPr="00AC398E">
        <w:rPr>
          <w:rFonts w:ascii="宋体" w:hAnsi="宋体" w:cs="宋体" w:hint="eastAsia"/>
          <w:sz w:val="24"/>
          <w:szCs w:val="24"/>
        </w:rPr>
        <w:t>满分为</w:t>
      </w:r>
      <w:r w:rsidRPr="00AC398E">
        <w:rPr>
          <w:rFonts w:ascii="宋体" w:hAnsi="宋体" w:cs="宋体"/>
          <w:sz w:val="24"/>
          <w:szCs w:val="24"/>
        </w:rPr>
        <w:t>150</w:t>
      </w:r>
      <w:r w:rsidRPr="00AC398E"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6F305B" w:rsidRPr="00AC398E" w:rsidRDefault="006F305B" w:rsidP="00E85B04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1</w:t>
      </w:r>
      <w:r w:rsidRPr="00AC398E">
        <w:rPr>
          <w:rFonts w:ascii="宋体" w:hAnsi="宋体" w:cs="宋体" w:hint="eastAsia"/>
          <w:sz w:val="24"/>
          <w:szCs w:val="24"/>
        </w:rPr>
        <w:t>、构图合理，造型准确（占</w:t>
      </w:r>
      <w:r w:rsidRPr="00AC398E">
        <w:rPr>
          <w:rFonts w:ascii="宋体" w:hAnsi="宋体" w:cs="宋体"/>
          <w:sz w:val="24"/>
          <w:szCs w:val="24"/>
        </w:rPr>
        <w:t>30%</w:t>
      </w:r>
      <w:r w:rsidRPr="00AC398E">
        <w:rPr>
          <w:rFonts w:ascii="宋体" w:hAnsi="宋体" w:cs="宋体" w:hint="eastAsia"/>
          <w:sz w:val="24"/>
          <w:szCs w:val="24"/>
        </w:rPr>
        <w:t>）</w:t>
      </w:r>
    </w:p>
    <w:p w:rsidR="006F305B" w:rsidRPr="00AC398E" w:rsidRDefault="006F305B" w:rsidP="00E85B04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2</w:t>
      </w:r>
      <w:r w:rsidRPr="00AC398E">
        <w:rPr>
          <w:rFonts w:ascii="宋体" w:hAnsi="宋体" w:cs="宋体" w:hint="eastAsia"/>
          <w:sz w:val="24"/>
          <w:szCs w:val="24"/>
        </w:rPr>
        <w:t>、明暗关系表现明确（占</w:t>
      </w:r>
      <w:r w:rsidRPr="00AC398E">
        <w:rPr>
          <w:rFonts w:ascii="宋体" w:hAnsi="宋体" w:cs="宋体"/>
          <w:sz w:val="24"/>
          <w:szCs w:val="24"/>
        </w:rPr>
        <w:t>30%</w:t>
      </w:r>
      <w:r w:rsidRPr="00AC398E">
        <w:rPr>
          <w:rFonts w:ascii="宋体" w:hAnsi="宋体" w:cs="宋体" w:hint="eastAsia"/>
          <w:sz w:val="24"/>
          <w:szCs w:val="24"/>
        </w:rPr>
        <w:t>）</w:t>
      </w:r>
    </w:p>
    <w:p w:rsidR="006F305B" w:rsidRPr="00AC398E" w:rsidRDefault="006F305B" w:rsidP="00E85B04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3</w:t>
      </w:r>
      <w:r w:rsidRPr="00AC398E">
        <w:rPr>
          <w:rFonts w:ascii="宋体" w:hAnsi="宋体" w:cs="宋体" w:hint="eastAsia"/>
          <w:sz w:val="24"/>
          <w:szCs w:val="24"/>
        </w:rPr>
        <w:t>、虚实主次处理关系得当（占</w:t>
      </w:r>
      <w:r w:rsidRPr="00AC398E">
        <w:rPr>
          <w:rFonts w:ascii="宋体" w:hAnsi="宋体" w:cs="宋体"/>
          <w:sz w:val="24"/>
          <w:szCs w:val="24"/>
        </w:rPr>
        <w:t>20%</w:t>
      </w:r>
      <w:r w:rsidRPr="00AC398E">
        <w:rPr>
          <w:rFonts w:ascii="宋体" w:hAnsi="宋体" w:cs="宋体" w:hint="eastAsia"/>
          <w:sz w:val="24"/>
          <w:szCs w:val="24"/>
        </w:rPr>
        <w:t>）</w:t>
      </w:r>
    </w:p>
    <w:p w:rsidR="006F305B" w:rsidRPr="00AC398E" w:rsidRDefault="006F305B" w:rsidP="00E85B04">
      <w:pPr>
        <w:spacing w:line="360" w:lineRule="auto"/>
        <w:rPr>
          <w:rFonts w:ascii="宋体"/>
          <w:sz w:val="24"/>
          <w:szCs w:val="24"/>
        </w:rPr>
      </w:pPr>
      <w:r w:rsidRPr="00AC398E">
        <w:rPr>
          <w:rFonts w:ascii="宋体" w:hAnsi="宋体" w:cs="宋体"/>
          <w:sz w:val="24"/>
          <w:szCs w:val="24"/>
        </w:rPr>
        <w:t>4</w:t>
      </w:r>
      <w:r w:rsidRPr="00AC398E">
        <w:rPr>
          <w:rFonts w:ascii="宋体" w:hAnsi="宋体" w:cs="宋体" w:hint="eastAsia"/>
          <w:sz w:val="24"/>
          <w:szCs w:val="24"/>
        </w:rPr>
        <w:t>、画面整体关系较好，形象刻画深入（占</w:t>
      </w:r>
      <w:r w:rsidRPr="00AC398E">
        <w:rPr>
          <w:rFonts w:ascii="宋体" w:hAnsi="宋体" w:cs="宋体"/>
          <w:sz w:val="24"/>
          <w:szCs w:val="24"/>
        </w:rPr>
        <w:t>30%</w:t>
      </w:r>
      <w:r w:rsidRPr="00AC398E">
        <w:rPr>
          <w:rFonts w:ascii="宋体" w:hAnsi="宋体" w:cs="宋体" w:hint="eastAsia"/>
          <w:sz w:val="24"/>
          <w:szCs w:val="24"/>
        </w:rPr>
        <w:t>）</w:t>
      </w:r>
    </w:p>
    <w:p w:rsidR="006F305B" w:rsidRPr="00E85B04" w:rsidRDefault="006F305B" w:rsidP="00AC398E">
      <w:pPr>
        <w:spacing w:line="360" w:lineRule="auto"/>
        <w:rPr>
          <w:rFonts w:ascii="宋体"/>
          <w:sz w:val="24"/>
          <w:szCs w:val="24"/>
        </w:rPr>
      </w:pPr>
    </w:p>
    <w:p w:rsidR="006F305B" w:rsidRDefault="006F305B" w:rsidP="00AC398E">
      <w:pPr>
        <w:spacing w:line="360" w:lineRule="auto"/>
        <w:rPr>
          <w:rFonts w:ascii="宋体"/>
          <w:sz w:val="24"/>
          <w:szCs w:val="24"/>
        </w:rPr>
      </w:pPr>
    </w:p>
    <w:p w:rsidR="006F305B" w:rsidRDefault="006F305B" w:rsidP="00AC398E">
      <w:pPr>
        <w:spacing w:line="360" w:lineRule="auto"/>
        <w:rPr>
          <w:rFonts w:ascii="宋体"/>
          <w:sz w:val="24"/>
          <w:szCs w:val="24"/>
        </w:rPr>
      </w:pPr>
    </w:p>
    <w:p w:rsidR="006F305B" w:rsidRDefault="006F305B" w:rsidP="00AC398E">
      <w:pPr>
        <w:spacing w:line="360" w:lineRule="auto"/>
        <w:rPr>
          <w:rFonts w:ascii="宋体"/>
          <w:sz w:val="24"/>
          <w:szCs w:val="24"/>
        </w:rPr>
      </w:pPr>
    </w:p>
    <w:p w:rsidR="006F305B" w:rsidRPr="00EB5386" w:rsidRDefault="006F305B" w:rsidP="00AC398E">
      <w:pPr>
        <w:spacing w:line="360" w:lineRule="auto"/>
        <w:rPr>
          <w:rFonts w:ascii="宋体"/>
          <w:sz w:val="24"/>
          <w:szCs w:val="24"/>
        </w:rPr>
      </w:pPr>
    </w:p>
    <w:sectPr w:rsidR="006F305B" w:rsidRPr="00EB5386" w:rsidSect="00A3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D2F"/>
    <w:rsid w:val="00011BC1"/>
    <w:rsid w:val="00023F11"/>
    <w:rsid w:val="00027523"/>
    <w:rsid w:val="00027D62"/>
    <w:rsid w:val="000357F8"/>
    <w:rsid w:val="00042780"/>
    <w:rsid w:val="000577AC"/>
    <w:rsid w:val="00073155"/>
    <w:rsid w:val="00077468"/>
    <w:rsid w:val="000A2540"/>
    <w:rsid w:val="000C37F4"/>
    <w:rsid w:val="000E53AF"/>
    <w:rsid w:val="000E6276"/>
    <w:rsid w:val="000F5A68"/>
    <w:rsid w:val="000F693F"/>
    <w:rsid w:val="000F7555"/>
    <w:rsid w:val="00111EF3"/>
    <w:rsid w:val="001244B0"/>
    <w:rsid w:val="00142734"/>
    <w:rsid w:val="00144707"/>
    <w:rsid w:val="00156138"/>
    <w:rsid w:val="00161EFA"/>
    <w:rsid w:val="001662EB"/>
    <w:rsid w:val="0018023D"/>
    <w:rsid w:val="00181620"/>
    <w:rsid w:val="00195125"/>
    <w:rsid w:val="00195EB7"/>
    <w:rsid w:val="001A4F3D"/>
    <w:rsid w:val="001A5916"/>
    <w:rsid w:val="001A7417"/>
    <w:rsid w:val="001B4B3D"/>
    <w:rsid w:val="001B4C54"/>
    <w:rsid w:val="001C3BE6"/>
    <w:rsid w:val="001C407D"/>
    <w:rsid w:val="001C416B"/>
    <w:rsid w:val="001E02B6"/>
    <w:rsid w:val="001E2E8A"/>
    <w:rsid w:val="001E662D"/>
    <w:rsid w:val="001F1695"/>
    <w:rsid w:val="00201576"/>
    <w:rsid w:val="00205CBA"/>
    <w:rsid w:val="002078BE"/>
    <w:rsid w:val="00214494"/>
    <w:rsid w:val="00215526"/>
    <w:rsid w:val="00217808"/>
    <w:rsid w:val="00236168"/>
    <w:rsid w:val="00240671"/>
    <w:rsid w:val="002510A1"/>
    <w:rsid w:val="00257C71"/>
    <w:rsid w:val="00263C4B"/>
    <w:rsid w:val="00267FBF"/>
    <w:rsid w:val="002833E6"/>
    <w:rsid w:val="00293EAE"/>
    <w:rsid w:val="0029735C"/>
    <w:rsid w:val="00297404"/>
    <w:rsid w:val="002A6186"/>
    <w:rsid w:val="002B3CB0"/>
    <w:rsid w:val="002B4935"/>
    <w:rsid w:val="002B4EA2"/>
    <w:rsid w:val="002C5911"/>
    <w:rsid w:val="002C73E2"/>
    <w:rsid w:val="002D04D8"/>
    <w:rsid w:val="002D435E"/>
    <w:rsid w:val="002E1F1B"/>
    <w:rsid w:val="00302FD7"/>
    <w:rsid w:val="003252E4"/>
    <w:rsid w:val="00336BCE"/>
    <w:rsid w:val="0035377B"/>
    <w:rsid w:val="00363D36"/>
    <w:rsid w:val="00365633"/>
    <w:rsid w:val="0037257C"/>
    <w:rsid w:val="003802E4"/>
    <w:rsid w:val="003925A4"/>
    <w:rsid w:val="003A403B"/>
    <w:rsid w:val="003A7BC3"/>
    <w:rsid w:val="003B4438"/>
    <w:rsid w:val="003D15A2"/>
    <w:rsid w:val="003E34F2"/>
    <w:rsid w:val="003F1791"/>
    <w:rsid w:val="003F2F20"/>
    <w:rsid w:val="00412123"/>
    <w:rsid w:val="004216F7"/>
    <w:rsid w:val="004252BC"/>
    <w:rsid w:val="004269C4"/>
    <w:rsid w:val="004325BB"/>
    <w:rsid w:val="00436D82"/>
    <w:rsid w:val="004446AD"/>
    <w:rsid w:val="00451C8F"/>
    <w:rsid w:val="00453FB1"/>
    <w:rsid w:val="00473E91"/>
    <w:rsid w:val="004745A0"/>
    <w:rsid w:val="00474BA5"/>
    <w:rsid w:val="004A15AA"/>
    <w:rsid w:val="004B2AB0"/>
    <w:rsid w:val="004B43D2"/>
    <w:rsid w:val="004B461B"/>
    <w:rsid w:val="004B7FFB"/>
    <w:rsid w:val="004E1020"/>
    <w:rsid w:val="004F239A"/>
    <w:rsid w:val="005062FF"/>
    <w:rsid w:val="00510CD7"/>
    <w:rsid w:val="00520F46"/>
    <w:rsid w:val="00537E9F"/>
    <w:rsid w:val="0054534D"/>
    <w:rsid w:val="00547EB0"/>
    <w:rsid w:val="00547F24"/>
    <w:rsid w:val="005500F4"/>
    <w:rsid w:val="0055367F"/>
    <w:rsid w:val="00554D5C"/>
    <w:rsid w:val="005857EF"/>
    <w:rsid w:val="00596EF1"/>
    <w:rsid w:val="005A0668"/>
    <w:rsid w:val="005A2C02"/>
    <w:rsid w:val="005C43A1"/>
    <w:rsid w:val="005D6FCF"/>
    <w:rsid w:val="005E116C"/>
    <w:rsid w:val="005F152A"/>
    <w:rsid w:val="005F3A5E"/>
    <w:rsid w:val="00601AFD"/>
    <w:rsid w:val="00620D27"/>
    <w:rsid w:val="00622BAB"/>
    <w:rsid w:val="00626D55"/>
    <w:rsid w:val="00637D94"/>
    <w:rsid w:val="00653CF2"/>
    <w:rsid w:val="00676413"/>
    <w:rsid w:val="00692334"/>
    <w:rsid w:val="006A707B"/>
    <w:rsid w:val="006B50C8"/>
    <w:rsid w:val="006E064C"/>
    <w:rsid w:val="006E5CB1"/>
    <w:rsid w:val="006F305B"/>
    <w:rsid w:val="007120CC"/>
    <w:rsid w:val="007228F2"/>
    <w:rsid w:val="0073069B"/>
    <w:rsid w:val="0073730E"/>
    <w:rsid w:val="007542C4"/>
    <w:rsid w:val="00755D21"/>
    <w:rsid w:val="00756D91"/>
    <w:rsid w:val="00790481"/>
    <w:rsid w:val="00794EC2"/>
    <w:rsid w:val="007A1A7F"/>
    <w:rsid w:val="007A2EB6"/>
    <w:rsid w:val="007C42E0"/>
    <w:rsid w:val="007C6D39"/>
    <w:rsid w:val="007D3EA4"/>
    <w:rsid w:val="007E6572"/>
    <w:rsid w:val="007E75F4"/>
    <w:rsid w:val="007F303A"/>
    <w:rsid w:val="007F605F"/>
    <w:rsid w:val="0080194B"/>
    <w:rsid w:val="00812DBE"/>
    <w:rsid w:val="00814385"/>
    <w:rsid w:val="0081687A"/>
    <w:rsid w:val="00820A41"/>
    <w:rsid w:val="00821471"/>
    <w:rsid w:val="008250D4"/>
    <w:rsid w:val="0083280E"/>
    <w:rsid w:val="00834A0D"/>
    <w:rsid w:val="00834EBF"/>
    <w:rsid w:val="008621FD"/>
    <w:rsid w:val="00862D2F"/>
    <w:rsid w:val="008725D2"/>
    <w:rsid w:val="008757EA"/>
    <w:rsid w:val="00880D9A"/>
    <w:rsid w:val="0089072D"/>
    <w:rsid w:val="008B77ED"/>
    <w:rsid w:val="008C09BC"/>
    <w:rsid w:val="008F684F"/>
    <w:rsid w:val="009422D5"/>
    <w:rsid w:val="00944AB3"/>
    <w:rsid w:val="00947BFD"/>
    <w:rsid w:val="00951C7D"/>
    <w:rsid w:val="00952581"/>
    <w:rsid w:val="00955773"/>
    <w:rsid w:val="0095680B"/>
    <w:rsid w:val="00960C9A"/>
    <w:rsid w:val="009739C0"/>
    <w:rsid w:val="00977DCF"/>
    <w:rsid w:val="009861C8"/>
    <w:rsid w:val="009B7223"/>
    <w:rsid w:val="009F08CF"/>
    <w:rsid w:val="009F24C4"/>
    <w:rsid w:val="00A00068"/>
    <w:rsid w:val="00A04A30"/>
    <w:rsid w:val="00A32C1E"/>
    <w:rsid w:val="00A41C38"/>
    <w:rsid w:val="00A62D3E"/>
    <w:rsid w:val="00A62F5D"/>
    <w:rsid w:val="00A661FE"/>
    <w:rsid w:val="00A72E71"/>
    <w:rsid w:val="00A925D7"/>
    <w:rsid w:val="00AB2A34"/>
    <w:rsid w:val="00AB3A51"/>
    <w:rsid w:val="00AC398E"/>
    <w:rsid w:val="00AC3E16"/>
    <w:rsid w:val="00AD264C"/>
    <w:rsid w:val="00AD717C"/>
    <w:rsid w:val="00AF2F4F"/>
    <w:rsid w:val="00AF5685"/>
    <w:rsid w:val="00B074B9"/>
    <w:rsid w:val="00B10750"/>
    <w:rsid w:val="00B15431"/>
    <w:rsid w:val="00B24F6C"/>
    <w:rsid w:val="00B27C85"/>
    <w:rsid w:val="00B31036"/>
    <w:rsid w:val="00B42A3E"/>
    <w:rsid w:val="00B718A6"/>
    <w:rsid w:val="00B763BB"/>
    <w:rsid w:val="00B80221"/>
    <w:rsid w:val="00B8648D"/>
    <w:rsid w:val="00B87655"/>
    <w:rsid w:val="00B94C47"/>
    <w:rsid w:val="00BA5BA9"/>
    <w:rsid w:val="00BB2DB1"/>
    <w:rsid w:val="00BC35EB"/>
    <w:rsid w:val="00BD1327"/>
    <w:rsid w:val="00C04F78"/>
    <w:rsid w:val="00C0537A"/>
    <w:rsid w:val="00C05B3D"/>
    <w:rsid w:val="00C1315D"/>
    <w:rsid w:val="00C16808"/>
    <w:rsid w:val="00C2753B"/>
    <w:rsid w:val="00C33CFB"/>
    <w:rsid w:val="00C35135"/>
    <w:rsid w:val="00C376AD"/>
    <w:rsid w:val="00C40C8F"/>
    <w:rsid w:val="00C446C0"/>
    <w:rsid w:val="00C520C1"/>
    <w:rsid w:val="00C5419D"/>
    <w:rsid w:val="00C623F3"/>
    <w:rsid w:val="00C67BB8"/>
    <w:rsid w:val="00C7289E"/>
    <w:rsid w:val="00C72B96"/>
    <w:rsid w:val="00C72CB8"/>
    <w:rsid w:val="00C90185"/>
    <w:rsid w:val="00CD4A54"/>
    <w:rsid w:val="00CD54C8"/>
    <w:rsid w:val="00CE29F5"/>
    <w:rsid w:val="00CE5FA8"/>
    <w:rsid w:val="00CF6E50"/>
    <w:rsid w:val="00D0435D"/>
    <w:rsid w:val="00D25376"/>
    <w:rsid w:val="00D27E91"/>
    <w:rsid w:val="00D35C96"/>
    <w:rsid w:val="00D524FE"/>
    <w:rsid w:val="00D60FB4"/>
    <w:rsid w:val="00D72709"/>
    <w:rsid w:val="00D86E6F"/>
    <w:rsid w:val="00D91786"/>
    <w:rsid w:val="00D92A06"/>
    <w:rsid w:val="00D93F5F"/>
    <w:rsid w:val="00DC1FC1"/>
    <w:rsid w:val="00DC61B7"/>
    <w:rsid w:val="00DD2585"/>
    <w:rsid w:val="00DD7702"/>
    <w:rsid w:val="00DE1585"/>
    <w:rsid w:val="00DF1973"/>
    <w:rsid w:val="00DF3879"/>
    <w:rsid w:val="00DF69B8"/>
    <w:rsid w:val="00E02CD4"/>
    <w:rsid w:val="00E30A49"/>
    <w:rsid w:val="00E30A8C"/>
    <w:rsid w:val="00E41689"/>
    <w:rsid w:val="00E4202E"/>
    <w:rsid w:val="00E45E16"/>
    <w:rsid w:val="00E5112F"/>
    <w:rsid w:val="00E6202F"/>
    <w:rsid w:val="00E805D0"/>
    <w:rsid w:val="00E85B04"/>
    <w:rsid w:val="00EA5C02"/>
    <w:rsid w:val="00EB21F7"/>
    <w:rsid w:val="00EB419E"/>
    <w:rsid w:val="00EB5386"/>
    <w:rsid w:val="00EE6B2D"/>
    <w:rsid w:val="00EF2847"/>
    <w:rsid w:val="00F006F5"/>
    <w:rsid w:val="00F039E8"/>
    <w:rsid w:val="00F05FA4"/>
    <w:rsid w:val="00F07D74"/>
    <w:rsid w:val="00F11578"/>
    <w:rsid w:val="00F13874"/>
    <w:rsid w:val="00F14F38"/>
    <w:rsid w:val="00F17A8C"/>
    <w:rsid w:val="00F21ABC"/>
    <w:rsid w:val="00F33098"/>
    <w:rsid w:val="00F44EB3"/>
    <w:rsid w:val="00F46D84"/>
    <w:rsid w:val="00F470E3"/>
    <w:rsid w:val="00F50376"/>
    <w:rsid w:val="00F81854"/>
    <w:rsid w:val="00F949DD"/>
    <w:rsid w:val="00FB0A84"/>
    <w:rsid w:val="00FC0DE0"/>
    <w:rsid w:val="00FC2BD1"/>
    <w:rsid w:val="00FE215F"/>
    <w:rsid w:val="00FE5293"/>
    <w:rsid w:val="00FE5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D2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</TotalTime>
  <Pages>1</Pages>
  <Words>51</Words>
  <Characters>294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38</cp:revision>
  <dcterms:created xsi:type="dcterms:W3CDTF">2016-03-20T12:59:00Z</dcterms:created>
  <dcterms:modified xsi:type="dcterms:W3CDTF">2016-03-21T07:50:00Z</dcterms:modified>
</cp:coreProperties>
</file>